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612F9014" w:rsidR="00180BF9" w:rsidRPr="00180BF9" w:rsidRDefault="00F14927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F14927"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7A4FE256" w14:textId="103CC33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43761E20" w:rsidR="00180BF9" w:rsidRDefault="00006D0A" w:rsidP="00180BF9">
      <w:pPr>
        <w:spacing w:line="240" w:lineRule="auto"/>
        <w:rPr>
          <w:rFonts w:eastAsia="Calibri" w:cs="Arial"/>
          <w:szCs w:val="20"/>
        </w:rPr>
      </w:pPr>
      <w:r w:rsidRPr="00006D0A">
        <w:rPr>
          <w:rFonts w:eastAsia="Calibri" w:cs="Arial"/>
          <w:szCs w:val="20"/>
        </w:rPr>
        <w:t>izjavljamo, da bomo javno naročil</w:t>
      </w:r>
      <w:r w:rsidR="000A2AC8">
        <w:rPr>
          <w:rFonts w:eastAsia="Calibri" w:cs="Arial"/>
          <w:szCs w:val="20"/>
        </w:rPr>
        <w:t>o</w:t>
      </w:r>
      <w:r w:rsidRPr="00006D0A">
        <w:rPr>
          <w:rFonts w:eastAsia="Calibri" w:cs="Arial"/>
          <w:szCs w:val="20"/>
        </w:rPr>
        <w:t xml:space="preserve"> izvajali </w:t>
      </w:r>
      <w:r>
        <w:rPr>
          <w:rFonts w:eastAsia="Calibri" w:cs="Arial"/>
          <w:szCs w:val="20"/>
        </w:rPr>
        <w:t xml:space="preserve">z </w:t>
      </w:r>
      <w:r w:rsidR="001A325C">
        <w:rPr>
          <w:rFonts w:eastAsia="Calibri" w:cs="Arial"/>
          <w:szCs w:val="20"/>
        </w:rPr>
        <w:t>ustreznim</w:t>
      </w:r>
      <w:r>
        <w:rPr>
          <w:rFonts w:eastAsia="Calibri" w:cs="Arial"/>
          <w:szCs w:val="20"/>
        </w:rPr>
        <w:t xml:space="preserve"> strokovnim kadrom</w:t>
      </w:r>
      <w:r w:rsidR="0014295A">
        <w:rPr>
          <w:rFonts w:eastAsia="Calibri" w:cs="Arial"/>
          <w:szCs w:val="20"/>
        </w:rPr>
        <w:t>,</w:t>
      </w:r>
      <w:r>
        <w:rPr>
          <w:rFonts w:eastAsia="Calibri" w:cs="Arial"/>
          <w:szCs w:val="20"/>
        </w:rPr>
        <w:t xml:space="preserve"> </w:t>
      </w:r>
      <w:r w:rsidR="001A325C">
        <w:rPr>
          <w:rFonts w:eastAsia="Calibri" w:cs="Arial"/>
          <w:szCs w:val="20"/>
        </w:rPr>
        <w:t>kot je razviden iz naslednje preglednice: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59224896" w14:textId="063F2853" w:rsidR="00B70286" w:rsidRPr="00180BF9" w:rsidRDefault="00006D0A" w:rsidP="00180BF9">
      <w:pPr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color w:val="000000"/>
          <w:szCs w:val="20"/>
        </w:rPr>
        <w:t>SEZNAM KADR</w:t>
      </w:r>
      <w:r w:rsidR="0014295A">
        <w:rPr>
          <w:rFonts w:cs="Arial"/>
          <w:b/>
          <w:color w:val="000000"/>
          <w:szCs w:val="20"/>
        </w:rPr>
        <w:t>OV</w:t>
      </w:r>
      <w:r w:rsidR="001F239E" w:rsidRPr="00180BF9">
        <w:rPr>
          <w:rFonts w:cs="Arial"/>
          <w:b/>
          <w:color w:val="000000"/>
          <w:szCs w:val="20"/>
        </w:rPr>
        <w:t xml:space="preserve"> </w:t>
      </w:r>
    </w:p>
    <w:p w14:paraId="076D1C94" w14:textId="77777777" w:rsidR="00B70286" w:rsidRDefault="00B70286" w:rsidP="00B70286">
      <w:pPr>
        <w:rPr>
          <w:rFonts w:cs="Arial"/>
          <w:szCs w:val="20"/>
          <w:lang w:eastAsia="sl-SI"/>
        </w:rPr>
      </w:pPr>
    </w:p>
    <w:p w14:paraId="7FEE1554" w14:textId="77777777" w:rsidR="00B70286" w:rsidRDefault="00B70286" w:rsidP="00B70286">
      <w:pPr>
        <w:rPr>
          <w:rFonts w:cs="Arial"/>
          <w:szCs w:val="20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125"/>
        <w:gridCol w:w="1473"/>
        <w:gridCol w:w="1593"/>
        <w:gridCol w:w="1910"/>
        <w:gridCol w:w="1959"/>
      </w:tblGrid>
      <w:tr w:rsidR="00006D0A" w14:paraId="21E15737" w14:textId="73F085EF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B383" w14:textId="5B66B6CF" w:rsidR="00006D0A" w:rsidRPr="007C5578" w:rsidRDefault="00006D0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>Ime in priimek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3DA" w14:textId="4AAA3C3C" w:rsidR="00006D0A" w:rsidRDefault="00006D0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 xml:space="preserve">Zaposlen pri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478A" w14:textId="460AB4C0" w:rsidR="00006D0A" w:rsidRPr="007C5578" w:rsidRDefault="00006D0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>Delovno mesto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11D" w14:textId="588437DD" w:rsidR="00006D0A" w:rsidRPr="007C5578" w:rsidRDefault="00006D0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>
              <w:rPr>
                <w:rFonts w:cs="Arial"/>
                <w:b/>
                <w:bCs/>
                <w:lang w:eastAsia="sl-SI"/>
              </w:rPr>
              <w:t xml:space="preserve">Stopnja izobrazbe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7B9C" w14:textId="104040B0" w:rsidR="00006D0A" w:rsidRPr="007C5578" w:rsidRDefault="00006D0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  <w:r w:rsidRPr="00006D0A">
              <w:rPr>
                <w:rFonts w:cs="Arial"/>
                <w:b/>
                <w:bCs/>
                <w:lang w:eastAsia="sl-SI"/>
              </w:rPr>
              <w:t>Število let delovnih izkušenj pri delih na cestah</w:t>
            </w:r>
          </w:p>
        </w:tc>
      </w:tr>
      <w:tr w:rsidR="0014295A" w14:paraId="676EDF9E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11CC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C64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16C7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B0F4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040" w14:textId="77777777" w:rsidR="0014295A" w:rsidRPr="00006D0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</w:tr>
      <w:tr w:rsidR="0014295A" w14:paraId="61517880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2C79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0641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E5D3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8D04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C997" w14:textId="77777777" w:rsidR="0014295A" w:rsidRPr="00006D0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</w:tr>
      <w:tr w:rsidR="0014295A" w14:paraId="11EF5D90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45A2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48B2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D45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3A47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AA4F" w14:textId="77777777" w:rsidR="0014295A" w:rsidRPr="00006D0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</w:tr>
      <w:tr w:rsidR="0014295A" w14:paraId="48683455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DB87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98F0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39A8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AF48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416A" w14:textId="77777777" w:rsidR="0014295A" w:rsidRPr="00006D0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</w:tr>
      <w:tr w:rsidR="0014295A" w14:paraId="05837A58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6D1D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D06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30B3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34D7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18EF" w14:textId="77777777" w:rsidR="0014295A" w:rsidRPr="00006D0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</w:tr>
      <w:tr w:rsidR="0014295A" w14:paraId="00991110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F000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8CB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1097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3736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F7" w14:textId="77777777" w:rsidR="0014295A" w:rsidRPr="00006D0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</w:tr>
      <w:tr w:rsidR="0014295A" w14:paraId="4F14B22C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8375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0780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E34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861" w14:textId="77777777" w:rsidR="0014295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F083" w14:textId="77777777" w:rsidR="0014295A" w:rsidRPr="00006D0A" w:rsidRDefault="0014295A" w:rsidP="007C557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b/>
                <w:bCs/>
                <w:lang w:eastAsia="sl-SI"/>
              </w:rPr>
            </w:pPr>
          </w:p>
        </w:tc>
      </w:tr>
      <w:tr w:rsidR="00006D0A" w14:paraId="3F6FCBCB" w14:textId="5A76204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CDD" w14:textId="23CEE765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D20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58F" w14:textId="48F9418D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B9DA" w14:textId="3012A35F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23EC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06D0A" w14:paraId="2BC425D5" w14:textId="31AAA530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FE4B" w14:textId="538FD7DF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FE3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CCC" w14:textId="334AF64F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4B07" w14:textId="73247944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FBC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06D0A" w14:paraId="3CF08632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B368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801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BAD" w14:textId="25DCF7F2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3F19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4DFE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  <w:tr w:rsidR="00006D0A" w14:paraId="3641F5ED" w14:textId="77777777" w:rsidTr="00006D0A">
        <w:trPr>
          <w:trHeight w:val="48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0C1B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cs="Arial"/>
                <w:lang w:eastAsia="sl-SI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172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79B" w14:textId="5F401D6A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204E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38DC" w14:textId="77777777" w:rsidR="00006D0A" w:rsidRDefault="00006D0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Arial"/>
                <w:lang w:eastAsia="sl-SI"/>
              </w:rPr>
            </w:pPr>
          </w:p>
        </w:tc>
      </w:tr>
    </w:tbl>
    <w:p w14:paraId="780BB7F4" w14:textId="77777777" w:rsidR="00B70286" w:rsidRDefault="00B70286" w:rsidP="00B70286">
      <w:pPr>
        <w:autoSpaceDE w:val="0"/>
        <w:autoSpaceDN w:val="0"/>
        <w:adjustRightInd w:val="0"/>
        <w:spacing w:line="240" w:lineRule="atLeast"/>
        <w:rPr>
          <w:rFonts w:cs="Arial"/>
          <w:bCs/>
          <w:color w:val="000000"/>
          <w:szCs w:val="20"/>
          <w:lang w:val="en-US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6171E9D3" w14:textId="1098FA19" w:rsidR="00066683" w:rsidRPr="00066683" w:rsidRDefault="009C1B56" w:rsidP="00066683">
      <w:pPr>
        <w:rPr>
          <w:i/>
          <w:szCs w:val="20"/>
        </w:rPr>
      </w:pPr>
      <w:r w:rsidRPr="001A325C">
        <w:rPr>
          <w:rFonts w:cs="Arial"/>
          <w:i/>
          <w:szCs w:val="20"/>
          <w:lang w:eastAsia="sl-SI"/>
        </w:rPr>
        <w:t>*</w:t>
      </w:r>
      <w:r w:rsidR="001A325C" w:rsidRPr="001A325C">
        <w:rPr>
          <w:i/>
          <w:szCs w:val="20"/>
        </w:rPr>
        <w:t xml:space="preserve"> </w:t>
      </w:r>
      <w:bookmarkStart w:id="0" w:name="_Hlk200100694"/>
      <w:r w:rsidR="00066683" w:rsidRPr="00066683">
        <w:rPr>
          <w:i/>
          <w:szCs w:val="20"/>
        </w:rPr>
        <w:t xml:space="preserve">Ponudnik ima na voljo ustrezne človeške vire za izvajanje predmeta javnega naročila, tako da razpolaga najmanj </w:t>
      </w:r>
      <w:r w:rsidR="00967D0D">
        <w:rPr>
          <w:i/>
          <w:szCs w:val="20"/>
        </w:rPr>
        <w:t>z</w:t>
      </w:r>
      <w:r w:rsidR="00066683" w:rsidRPr="00066683">
        <w:rPr>
          <w:i/>
          <w:szCs w:val="20"/>
        </w:rPr>
        <w:t xml:space="preserve"> </w:t>
      </w:r>
      <w:r w:rsidR="00967D0D">
        <w:rPr>
          <w:i/>
          <w:szCs w:val="20"/>
        </w:rPr>
        <w:t>enajstimi</w:t>
      </w:r>
      <w:r w:rsidR="00066683" w:rsidRPr="00066683">
        <w:rPr>
          <w:i/>
          <w:szCs w:val="20"/>
        </w:rPr>
        <w:t xml:space="preserve"> (1</w:t>
      </w:r>
      <w:r w:rsidR="00967D0D">
        <w:rPr>
          <w:i/>
          <w:szCs w:val="20"/>
        </w:rPr>
        <w:t>1</w:t>
      </w:r>
      <w:r w:rsidR="00066683" w:rsidRPr="00066683">
        <w:rPr>
          <w:i/>
          <w:szCs w:val="20"/>
        </w:rPr>
        <w:t>) delavci, od tega:</w:t>
      </w:r>
    </w:p>
    <w:p w14:paraId="6A242668" w14:textId="7DA0729B" w:rsidR="00066683" w:rsidRPr="00066683" w:rsidRDefault="00066683" w:rsidP="00066683">
      <w:pPr>
        <w:rPr>
          <w:i/>
          <w:szCs w:val="20"/>
        </w:rPr>
      </w:pPr>
      <w:r w:rsidRPr="00066683">
        <w:rPr>
          <w:i/>
          <w:szCs w:val="20"/>
        </w:rPr>
        <w:t>•</w:t>
      </w:r>
      <w:r w:rsidRPr="00066683">
        <w:rPr>
          <w:i/>
          <w:szCs w:val="20"/>
        </w:rPr>
        <w:tab/>
        <w:t>eno osebo, ki v skladu z gradbenim zakonom izpolnjuje pogoje za vodjo gradnje ter je zaposlena pri ponudniku,</w:t>
      </w:r>
    </w:p>
    <w:p w14:paraId="07E24D0F" w14:textId="77777777" w:rsidR="00066683" w:rsidRPr="00066683" w:rsidRDefault="00066683" w:rsidP="00066683">
      <w:pPr>
        <w:rPr>
          <w:i/>
          <w:szCs w:val="20"/>
        </w:rPr>
      </w:pPr>
      <w:r w:rsidRPr="00066683">
        <w:rPr>
          <w:i/>
          <w:szCs w:val="20"/>
        </w:rPr>
        <w:t>•</w:t>
      </w:r>
      <w:r w:rsidRPr="00066683">
        <w:rPr>
          <w:i/>
          <w:szCs w:val="20"/>
        </w:rPr>
        <w:tab/>
        <w:t>najmanj dva (2) cestna preglednika,</w:t>
      </w:r>
    </w:p>
    <w:p w14:paraId="0FB2F3CC" w14:textId="4B52BB0C" w:rsidR="00066683" w:rsidRPr="00066683" w:rsidRDefault="00066683" w:rsidP="00066683">
      <w:pPr>
        <w:rPr>
          <w:i/>
          <w:szCs w:val="20"/>
        </w:rPr>
      </w:pPr>
      <w:r w:rsidRPr="00066683">
        <w:rPr>
          <w:i/>
          <w:szCs w:val="20"/>
        </w:rPr>
        <w:t>•</w:t>
      </w:r>
      <w:r w:rsidRPr="00066683">
        <w:rPr>
          <w:i/>
          <w:szCs w:val="20"/>
        </w:rPr>
        <w:tab/>
        <w:t>najmanj dva (</w:t>
      </w:r>
      <w:r w:rsidR="00967D0D">
        <w:rPr>
          <w:i/>
          <w:szCs w:val="20"/>
        </w:rPr>
        <w:t>2</w:t>
      </w:r>
      <w:r w:rsidRPr="00066683">
        <w:rPr>
          <w:i/>
          <w:szCs w:val="20"/>
        </w:rPr>
        <w:t>) voznik</w:t>
      </w:r>
      <w:r w:rsidR="00967D0D">
        <w:rPr>
          <w:i/>
          <w:szCs w:val="20"/>
        </w:rPr>
        <w:t>a</w:t>
      </w:r>
      <w:r w:rsidRPr="00066683">
        <w:rPr>
          <w:i/>
          <w:szCs w:val="20"/>
        </w:rPr>
        <w:t>,</w:t>
      </w:r>
    </w:p>
    <w:p w14:paraId="57A0E485" w14:textId="3F55B8B6" w:rsidR="00066683" w:rsidRDefault="00066683" w:rsidP="00066683">
      <w:pPr>
        <w:rPr>
          <w:i/>
          <w:szCs w:val="20"/>
        </w:rPr>
      </w:pPr>
      <w:r w:rsidRPr="00066683">
        <w:rPr>
          <w:i/>
          <w:szCs w:val="20"/>
        </w:rPr>
        <w:t>•</w:t>
      </w:r>
      <w:r w:rsidRPr="00066683">
        <w:rPr>
          <w:i/>
          <w:szCs w:val="20"/>
        </w:rPr>
        <w:tab/>
        <w:t xml:space="preserve">najmanj </w:t>
      </w:r>
      <w:r w:rsidR="00967D0D">
        <w:rPr>
          <w:i/>
          <w:szCs w:val="20"/>
        </w:rPr>
        <w:t>šest</w:t>
      </w:r>
      <w:r w:rsidRPr="00066683">
        <w:rPr>
          <w:i/>
          <w:szCs w:val="20"/>
        </w:rPr>
        <w:t xml:space="preserve"> (</w:t>
      </w:r>
      <w:r w:rsidR="00967D0D">
        <w:rPr>
          <w:i/>
          <w:szCs w:val="20"/>
        </w:rPr>
        <w:t>6</w:t>
      </w:r>
      <w:r w:rsidRPr="00066683">
        <w:rPr>
          <w:i/>
          <w:szCs w:val="20"/>
        </w:rPr>
        <w:t>) kvalificirani</w:t>
      </w:r>
      <w:r>
        <w:rPr>
          <w:i/>
          <w:szCs w:val="20"/>
        </w:rPr>
        <w:t>h</w:t>
      </w:r>
      <w:r w:rsidRPr="00066683">
        <w:rPr>
          <w:i/>
          <w:szCs w:val="20"/>
        </w:rPr>
        <w:t xml:space="preserve"> delavc</w:t>
      </w:r>
      <w:r>
        <w:rPr>
          <w:i/>
          <w:szCs w:val="20"/>
        </w:rPr>
        <w:t>ev</w:t>
      </w:r>
      <w:r w:rsidRPr="00066683">
        <w:rPr>
          <w:i/>
          <w:szCs w:val="20"/>
        </w:rPr>
        <w:t xml:space="preserve"> za opravljanje del na cestah.</w:t>
      </w:r>
      <w:bookmarkEnd w:id="0"/>
      <w:r w:rsidRPr="00066683">
        <w:rPr>
          <w:i/>
          <w:szCs w:val="20"/>
        </w:rPr>
        <w:t xml:space="preserve"> </w:t>
      </w:r>
    </w:p>
    <w:p w14:paraId="0549DC98" w14:textId="77777777" w:rsidR="00066683" w:rsidRDefault="00066683" w:rsidP="00066683">
      <w:pPr>
        <w:rPr>
          <w:i/>
          <w:szCs w:val="20"/>
        </w:rPr>
      </w:pPr>
    </w:p>
    <w:p w14:paraId="4B83052B" w14:textId="1AD53EC8" w:rsidR="009C1B56" w:rsidRPr="009C1B56" w:rsidRDefault="009C1B56" w:rsidP="009C1B56">
      <w:pPr>
        <w:rPr>
          <w:rFonts w:cs="Arial"/>
          <w:i/>
          <w:szCs w:val="20"/>
          <w:lang w:eastAsia="sl-SI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EF3A830" w14:textId="58737108" w:rsidR="0067400E" w:rsidRDefault="00136CF9" w:rsidP="00912BCB">
      <w:r w:rsidRPr="00136CF9">
        <w:rPr>
          <w:i/>
          <w:iCs/>
        </w:rPr>
        <w:t>*Ta obrazec se v informacijskem sistemu e-JN naloži v razdelek “Dokumenti”, del »Ostale priloge«.</w:t>
      </w:r>
    </w:p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7564AAB8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1F239E">
      <w:rPr>
        <w:sz w:val="16"/>
        <w:szCs w:val="16"/>
      </w:rPr>
      <w:t xml:space="preserve">Seznam </w:t>
    </w:r>
    <w:r w:rsidR="00611784">
      <w:rPr>
        <w:sz w:val="16"/>
        <w:szCs w:val="16"/>
      </w:rPr>
      <w:t>kadrov</w:t>
    </w:r>
    <w:r w:rsidRPr="0095713A">
      <w:rPr>
        <w:sz w:val="16"/>
        <w:szCs w:val="16"/>
      </w:rPr>
      <w:t>«</w:t>
    </w:r>
    <w:r w:rsidR="00180BF9">
      <w:rPr>
        <w:sz w:val="16"/>
        <w:szCs w:val="16"/>
      </w:rPr>
      <w:t xml:space="preserve"> OBR-</w:t>
    </w:r>
    <w:r w:rsidR="00611784">
      <w:rPr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66DA2"/>
    <w:multiLevelType w:val="hybridMultilevel"/>
    <w:tmpl w:val="617C363A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B51C8"/>
    <w:multiLevelType w:val="hybridMultilevel"/>
    <w:tmpl w:val="78C6AD1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04240011">
      <w:start w:val="1"/>
      <w:numFmt w:val="decimal"/>
      <w:lvlText w:val="%2)"/>
      <w:lvlJc w:val="left"/>
      <w:pPr>
        <w:ind w:left="2291" w:hanging="360"/>
      </w:pPr>
    </w:lvl>
    <w:lvl w:ilvl="2" w:tplc="04240017">
      <w:start w:val="1"/>
      <w:numFmt w:val="lowerLetter"/>
      <w:lvlText w:val="%3)"/>
      <w:lvlJc w:val="left"/>
      <w:pPr>
        <w:ind w:left="3191" w:hanging="360"/>
      </w:pPr>
    </w:lvl>
    <w:lvl w:ilvl="3" w:tplc="FFFFFFFF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2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1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3"/>
  </w:num>
  <w:num w:numId="19" w16cid:durableId="2120953471">
    <w:abstractNumId w:val="25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8"/>
  </w:num>
  <w:num w:numId="28" w16cid:durableId="1943956922">
    <w:abstractNumId w:val="10"/>
  </w:num>
  <w:num w:numId="29" w16cid:durableId="1280599656">
    <w:abstractNumId w:val="19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20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  <w:num w:numId="48" w16cid:durableId="1357386337">
    <w:abstractNumId w:val="24"/>
  </w:num>
  <w:num w:numId="49" w16cid:durableId="12171567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D0A"/>
    <w:rsid w:val="00011ADB"/>
    <w:rsid w:val="00024B31"/>
    <w:rsid w:val="00025FC1"/>
    <w:rsid w:val="00064B1A"/>
    <w:rsid w:val="00066683"/>
    <w:rsid w:val="000757BF"/>
    <w:rsid w:val="000833B2"/>
    <w:rsid w:val="00093D68"/>
    <w:rsid w:val="000A2AC8"/>
    <w:rsid w:val="000A351D"/>
    <w:rsid w:val="000E2369"/>
    <w:rsid w:val="000F386D"/>
    <w:rsid w:val="000F75C6"/>
    <w:rsid w:val="0010009B"/>
    <w:rsid w:val="00107834"/>
    <w:rsid w:val="00121797"/>
    <w:rsid w:val="0013311A"/>
    <w:rsid w:val="00136CF9"/>
    <w:rsid w:val="0014295A"/>
    <w:rsid w:val="00156704"/>
    <w:rsid w:val="00180BF9"/>
    <w:rsid w:val="0019468F"/>
    <w:rsid w:val="001A1504"/>
    <w:rsid w:val="001A325C"/>
    <w:rsid w:val="001A6646"/>
    <w:rsid w:val="001F239E"/>
    <w:rsid w:val="00205ED9"/>
    <w:rsid w:val="00210205"/>
    <w:rsid w:val="00220C1F"/>
    <w:rsid w:val="00224601"/>
    <w:rsid w:val="002760F5"/>
    <w:rsid w:val="002B1061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1784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C557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67D0D"/>
    <w:rsid w:val="00994371"/>
    <w:rsid w:val="009A0CEA"/>
    <w:rsid w:val="009C1B56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6087C"/>
    <w:rsid w:val="00B70286"/>
    <w:rsid w:val="00B775C0"/>
    <w:rsid w:val="00B8153D"/>
    <w:rsid w:val="00B820BD"/>
    <w:rsid w:val="00B9508F"/>
    <w:rsid w:val="00BD605A"/>
    <w:rsid w:val="00BD6D17"/>
    <w:rsid w:val="00BE6B03"/>
    <w:rsid w:val="00BF4E57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E470C"/>
    <w:rsid w:val="00DE5639"/>
    <w:rsid w:val="00DE571D"/>
    <w:rsid w:val="00E25E64"/>
    <w:rsid w:val="00E47DFF"/>
    <w:rsid w:val="00E52A0D"/>
    <w:rsid w:val="00E7577B"/>
    <w:rsid w:val="00EB6425"/>
    <w:rsid w:val="00EF0D79"/>
    <w:rsid w:val="00EF460E"/>
    <w:rsid w:val="00EF5B17"/>
    <w:rsid w:val="00F014F4"/>
    <w:rsid w:val="00F14927"/>
    <w:rsid w:val="00F20662"/>
    <w:rsid w:val="00F40D14"/>
    <w:rsid w:val="00FB7DB1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4</TotalTime>
  <Pages>1</Pages>
  <Words>139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KB</cp:lastModifiedBy>
  <cp:revision>4</cp:revision>
  <cp:lastPrinted>2025-06-12T11:48:00Z</cp:lastPrinted>
  <dcterms:created xsi:type="dcterms:W3CDTF">2025-06-06T09:12:00Z</dcterms:created>
  <dcterms:modified xsi:type="dcterms:W3CDTF">2025-06-12T11:48:00Z</dcterms:modified>
</cp:coreProperties>
</file>